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83F59" w:rsidP="00083F59" w:rsidRDefault="00083F59" w14:paraId="1615bef" w14:textId="1615bef">
      <w:pPr>
        <w:spacing w:after="240"/>
        <w15:collapsed w:val="false"/>
        <w:rPr>
          <w:rFonts w:eastAsia="Times New Roman"/>
          <w:sz w:val="20"/>
          <w:szCs w:val="20"/>
        </w:rPr>
      </w:pPr>
      <w:bookmarkStart w:name="_GoBack" w:id="0"/>
      <w:bookmarkEnd w:id="0"/>
    </w:p>
    <w:p w:rsidR="00083F59" w:rsidP="00083F59" w:rsidRDefault="00083F59">
      <w:pPr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6098540" cy="4572000"/>
            <wp:effectExtent l="1270" t="0" r="0" b="0"/>
            <wp:docPr id="1" name="Slika 1" descr="cid:55b76ef8-abe4-44f4-8511-1299497c9b36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55b76ef8-abe4-44f4-8511-1299497c9b36@mprh.local"/>
                    <pic:cNvPicPr>
                      <a:picLocks noChangeAspect="true" noChangeArrowheads="true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9854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F59" w:rsidP="00083F59" w:rsidRDefault="00083F59">
      <w:pPr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  <w:r>
        <w:rPr>
          <w:rFonts w:eastAsia="Times New Roman"/>
          <w:sz w:val="20"/>
          <w:szCs w:val="20"/>
        </w:rPr>
        <w:br/>
      </w:r>
    </w:p>
    <w:p w:rsidR="00F867E4" w:rsidRDefault="00F867E4"/>
    <w:sectPr w:rsidR="00F86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F59"/>
    <w:rsid w:val="00083F59"/>
    <w:rsid w:val="0050347E"/>
    <w:rsid w:val="00844A74"/>
    <w:rsid w:val="008B2D79"/>
    <w:rsid w:val="00B74C67"/>
    <w:rsid w:val="00D8622D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83F59"/>
    <w:rPr>
      <w:rFonts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83F5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83F59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0347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0347E"/>
    <w:rPr>
      <w:rFonts w:ascii="Times New Roman" w:hAnsi="Times New Roman" w:eastAsia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0347E"/>
    <w:rPr>
      <w:rFonts w:eastAsia="Times New Roman"/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0347E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0347E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3F59"/>
    <w:rPr>
      <w:rFonts w:cs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83F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3F59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34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47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47E"/>
    <w:rPr>
      <w:rFonts w:eastAsia="Times New Roman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47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47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9839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55b76ef8-abe4-44f4-8511-1299497c9b36@mprh.local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0</properties:Words>
  <properties:Characters>0</properties:Characters>
  <properties:Lines>5</properties:Lines>
  <properties:Paragraphs>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2021-01-18T09:53:00Z</dcterms:created>
  <dc:creator>Nikolina Krunić</dc:creator>
  <cp:lastModifiedBy>Nikolina Krunić</cp:lastModifiedBy>
  <dcterms:modified xmlns:xsi="http://www.w3.org/2001/XMLSchema-instance" xsi:type="dcterms:W3CDTF">2021-01-18T09:53:00Z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St-233/2007-21-1 - Izvadak iz BZP-a broj ZK uloška:6456 (DOK2.docx)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